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B6525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B65257" w:rsidRPr="00B6525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B65257" w:rsidRPr="00B65257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B65257" w:rsidRPr="00B65257">
          <w:rPr>
            <w:rStyle w:val="aa"/>
          </w:rPr>
          <w:t xml:space="preserve"> 6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B65257" w:rsidRPr="00B65257">
          <w:rPr>
            <w:u w:val="single"/>
          </w:rPr>
          <w:t xml:space="preserve"> 07143/028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B65257" w:rsidRPr="00B65257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B65257" w:rsidRPr="00B65257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B65257" w:rsidRPr="00B6525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326AA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326AA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B6525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26AA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26AAE" w:rsidRPr="004C53B3">
            <w:rPr>
              <w:rStyle w:val="ad"/>
              <w:sz w:val="20"/>
              <w:szCs w:val="20"/>
            </w:rPr>
            <w:fldChar w:fldCharType="separate"/>
          </w:r>
          <w:r w:rsidR="00B65257">
            <w:rPr>
              <w:rStyle w:val="ad"/>
              <w:noProof/>
              <w:sz w:val="20"/>
              <w:szCs w:val="20"/>
            </w:rPr>
            <w:t>1</w:t>
          </w:r>
          <w:r w:rsidR="00326AA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65257" w:rsidRPr="00B65257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8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E64527FEA74C1F8C1C0690D0809B6D"/>
    <w:docVar w:name="rm_id" w:val="209"/>
    <w:docVar w:name="rm_name" w:val=" Медицинская сестра процедурной "/>
    <w:docVar w:name="rm_number" w:val=" 07143/028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26AAE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8B3"/>
    <w:rsid w:val="007049EB"/>
    <w:rsid w:val="00707B40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65257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2016-10-17T11:40:00Z</dcterms:created>
  <dcterms:modified xsi:type="dcterms:W3CDTF">2016-10-18T09:20:00Z</dcterms:modified>
</cp:coreProperties>
</file>